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2AC79FAC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A5C0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153F1" w:rsidRPr="005153F1">
        <w:rPr>
          <w:rFonts w:cs="Arial"/>
          <w:b/>
          <w:bCs/>
          <w:sz w:val="26"/>
          <w:szCs w:val="26"/>
        </w:rPr>
        <w:t>S5-245779</w:t>
      </w:r>
    </w:p>
    <w:p w14:paraId="7CB45193" w14:textId="5C123610" w:rsidR="001E41F3" w:rsidRPr="005D6EAF" w:rsidRDefault="005A5C0B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529E2">
        <w:rPr>
          <w:b/>
          <w:noProof/>
          <w:sz w:val="24"/>
        </w:rPr>
        <w:t xml:space="preserve"> </w:t>
      </w:r>
      <w:r w:rsidR="002F1C0F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7B6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50D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AABC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787D" w:rsidRPr="0054787D">
                <w:rPr>
                  <w:b/>
                  <w:noProof/>
                  <w:sz w:val="28"/>
                </w:rPr>
                <w:t>0117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9FA7D" w:rsidR="001E41F3" w:rsidRPr="00410371" w:rsidRDefault="00936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1EF8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7FCD">
                <w:rPr>
                  <w:b/>
                  <w:noProof/>
                  <w:sz w:val="28"/>
                </w:rPr>
                <w:t>18.</w:t>
              </w:r>
              <w:r w:rsidR="007C7EC7">
                <w:rPr>
                  <w:b/>
                  <w:noProof/>
                  <w:sz w:val="28"/>
                </w:rPr>
                <w:t>5</w:t>
              </w:r>
              <w:r w:rsidR="00797F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4EA3A2" w:rsidR="00F25D98" w:rsidRDefault="00797F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832D3" w:rsidR="00F25D98" w:rsidRDefault="00797F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F4AEB" w:rsidR="001E41F3" w:rsidRDefault="00B07219">
            <w:pPr>
              <w:pStyle w:val="CRCoverPage"/>
              <w:spacing w:after="0"/>
              <w:ind w:left="100"/>
              <w:rPr>
                <w:noProof/>
              </w:rPr>
            </w:pPr>
            <w:r w:rsidRPr="00B07219">
              <w:t>Rel-1</w:t>
            </w:r>
            <w:r>
              <w:t>8</w:t>
            </w:r>
            <w:r w:rsidRPr="00B07219">
              <w:t xml:space="preserve"> CR TS 28.104 Correct error in attribute properties of </w:t>
            </w:r>
            <w:proofErr w:type="spellStart"/>
            <w:r w:rsidRPr="00B07219">
              <w:t>analyticsScope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F6ED2" w:rsidR="001E41F3" w:rsidRDefault="004B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F6320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94498" w:rsidR="001E41F3" w:rsidRDefault="0073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01BF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3240E">
              <w:t>06</w:t>
            </w:r>
            <w:r w:rsidR="00AE5DD8">
              <w:t>-</w:t>
            </w:r>
            <w:r w:rsidR="00D3240E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483B6A" w:rsidR="001E41F3" w:rsidRDefault="004B2F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883B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2F0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C7506" w14:textId="0250C843" w:rsidR="001E41F3" w:rsidRDefault="005C1F75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2C5A23">
              <w:rPr>
                <w:rFonts w:ascii="Times New Roman" w:hAnsi="Times New Roman"/>
                <w:noProof/>
              </w:rPr>
              <w:t xml:space="preserve">An </w:t>
            </w:r>
            <w:r w:rsidRPr="005D7E91">
              <w:rPr>
                <w:rFonts w:ascii="Courier New" w:hAnsi="Courier New" w:cs="Courier New"/>
                <w:noProof/>
              </w:rPr>
              <w:t>MDARequest</w:t>
            </w:r>
            <w:r w:rsidRPr="002C5A23">
              <w:rPr>
                <w:rFonts w:ascii="Times New Roman" w:hAnsi="Times New Roman"/>
                <w:noProof/>
              </w:rPr>
              <w:t xml:space="preserve"> </w:t>
            </w:r>
            <w:r w:rsidR="005F64D2" w:rsidRPr="002C5A23">
              <w:rPr>
                <w:rFonts w:ascii="Times New Roman" w:hAnsi="Times New Roman"/>
                <w:noProof/>
              </w:rPr>
              <w:t xml:space="preserve">contains the mandatory attribute </w:t>
            </w:r>
            <w:r w:rsidR="005F64D2" w:rsidRPr="005D7E91">
              <w:rPr>
                <w:rFonts w:ascii="Courier New" w:hAnsi="Courier New" w:cs="Courier New"/>
                <w:noProof/>
              </w:rPr>
              <w:t>analytics</w:t>
            </w:r>
            <w:r w:rsidR="002C5A23" w:rsidRPr="005D7E91">
              <w:rPr>
                <w:rFonts w:ascii="Courier New" w:hAnsi="Courier New" w:cs="Courier New"/>
                <w:noProof/>
              </w:rPr>
              <w:t>Scope</w:t>
            </w:r>
            <w:r w:rsidR="00EF718E">
              <w:rPr>
                <w:rFonts w:ascii="Times New Roman" w:hAnsi="Times New Roman"/>
                <w:noProof/>
              </w:rPr>
              <w:t xml:space="preserve">. The definition of </w:t>
            </w:r>
            <w:r w:rsidR="00EF718E" w:rsidRPr="005D7E91">
              <w:rPr>
                <w:rFonts w:ascii="Courier New" w:hAnsi="Courier New" w:cs="Courier New"/>
                <w:noProof/>
              </w:rPr>
              <w:t>analyticsScope</w:t>
            </w:r>
            <w:r w:rsidR="00EF718E">
              <w:rPr>
                <w:rFonts w:ascii="Times New Roman" w:hAnsi="Times New Roman"/>
                <w:noProof/>
              </w:rPr>
              <w:t xml:space="preserve"> can be found in </w:t>
            </w:r>
            <w:r w:rsidR="00813E21">
              <w:rPr>
                <w:rFonts w:ascii="Times New Roman" w:hAnsi="Times New Roman"/>
                <w:noProof/>
              </w:rPr>
              <w:t>the attribute properties table in 9.5.1.</w:t>
            </w:r>
            <w:r w:rsidR="00E37CAA">
              <w:rPr>
                <w:rFonts w:ascii="Times New Roman" w:hAnsi="Times New Roman"/>
                <w:noProof/>
              </w:rPr>
              <w:t xml:space="preserve"> </w:t>
            </w:r>
            <w:r w:rsidR="00563F19">
              <w:rPr>
                <w:rFonts w:ascii="Times New Roman" w:hAnsi="Times New Roman"/>
                <w:noProof/>
              </w:rPr>
              <w:t xml:space="preserve">This attribute </w:t>
            </w:r>
            <w:r w:rsidR="00E37CAA">
              <w:rPr>
                <w:rFonts w:ascii="Times New Roman" w:hAnsi="Times New Roman"/>
                <w:noProof/>
              </w:rPr>
              <w:t xml:space="preserve">It is an instance of the </w:t>
            </w:r>
            <w:r w:rsidR="00E37CAA" w:rsidRPr="005D7E91">
              <w:rPr>
                <w:rFonts w:ascii="Courier New" w:hAnsi="Courier New" w:cs="Courier New"/>
                <w:noProof/>
              </w:rPr>
              <w:t>AnalyticsScopeType</w:t>
            </w:r>
            <w:r w:rsidR="001153A6">
              <w:rPr>
                <w:rFonts w:ascii="Times New Roman" w:hAnsi="Times New Roman"/>
                <w:noProof/>
              </w:rPr>
              <w:t xml:space="preserve">. As the </w:t>
            </w:r>
            <w:r w:rsidR="001153A6" w:rsidRPr="005D7E91">
              <w:rPr>
                <w:rFonts w:ascii="Courier New" w:hAnsi="Courier New" w:cs="Courier New"/>
                <w:noProof/>
              </w:rPr>
              <w:t>MDARequest</w:t>
            </w:r>
            <w:r w:rsidR="001153A6">
              <w:rPr>
                <w:rFonts w:ascii="Times New Roman" w:hAnsi="Times New Roman"/>
                <w:noProof/>
              </w:rPr>
              <w:t xml:space="preserve"> </w:t>
            </w:r>
            <w:r w:rsidR="00C42655">
              <w:rPr>
                <w:rFonts w:ascii="Times New Roman" w:hAnsi="Times New Roman"/>
                <w:noProof/>
              </w:rPr>
              <w:t xml:space="preserve">has to include </w:t>
            </w:r>
            <w:r w:rsidR="00C42655" w:rsidRPr="005D7E91">
              <w:rPr>
                <w:rFonts w:ascii="Courier New" w:hAnsi="Courier New" w:cs="Courier New"/>
                <w:noProof/>
              </w:rPr>
              <w:t xml:space="preserve">analyticsScope </w:t>
            </w:r>
            <w:r w:rsidR="00C42655">
              <w:rPr>
                <w:rFonts w:ascii="Times New Roman" w:hAnsi="Times New Roman"/>
                <w:noProof/>
              </w:rPr>
              <w:t xml:space="preserve">attribute </w:t>
            </w:r>
            <w:r w:rsidR="008E0ACA">
              <w:rPr>
                <w:rFonts w:ascii="Times New Roman" w:hAnsi="Times New Roman"/>
                <w:noProof/>
              </w:rPr>
              <w:t>the multiplici</w:t>
            </w:r>
            <w:r w:rsidR="00036149">
              <w:rPr>
                <w:rFonts w:ascii="Times New Roman" w:hAnsi="Times New Roman"/>
                <w:noProof/>
              </w:rPr>
              <w:t>t</w:t>
            </w:r>
            <w:r w:rsidR="008E0ACA">
              <w:rPr>
                <w:rFonts w:ascii="Times New Roman" w:hAnsi="Times New Roman"/>
                <w:noProof/>
              </w:rPr>
              <w:t xml:space="preserve">y </w:t>
            </w:r>
            <w:r w:rsidR="00036149">
              <w:rPr>
                <w:rFonts w:ascii="Times New Roman" w:hAnsi="Times New Roman"/>
                <w:noProof/>
              </w:rPr>
              <w:t xml:space="preserve">of </w:t>
            </w:r>
            <w:r w:rsidR="00036149" w:rsidRPr="005D7E91">
              <w:rPr>
                <w:rFonts w:ascii="Courier New" w:hAnsi="Courier New" w:cs="Courier New"/>
                <w:noProof/>
              </w:rPr>
              <w:t>analyticsScope</w:t>
            </w:r>
            <w:r w:rsidR="00036149">
              <w:rPr>
                <w:rFonts w:ascii="Times New Roman" w:hAnsi="Times New Roman"/>
                <w:noProof/>
              </w:rPr>
              <w:t xml:space="preserve"> </w:t>
            </w:r>
            <w:r w:rsidR="008E0ACA">
              <w:rPr>
                <w:rFonts w:ascii="Times New Roman" w:hAnsi="Times New Roman"/>
                <w:noProof/>
              </w:rPr>
              <w:t xml:space="preserve">can only be 1 and not 0..1 as it is </w:t>
            </w:r>
            <w:r w:rsidR="00AF2CD9">
              <w:rPr>
                <w:rFonts w:ascii="Times New Roman" w:hAnsi="Times New Roman"/>
                <w:noProof/>
              </w:rPr>
              <w:t xml:space="preserve">currently </w:t>
            </w:r>
            <w:r w:rsidR="008E0ACA">
              <w:rPr>
                <w:rFonts w:ascii="Times New Roman" w:hAnsi="Times New Roman"/>
                <w:noProof/>
              </w:rPr>
              <w:t xml:space="preserve">specified in </w:t>
            </w:r>
            <w:r w:rsidR="00077BBE">
              <w:rPr>
                <w:rFonts w:ascii="Times New Roman" w:hAnsi="Times New Roman"/>
                <w:noProof/>
              </w:rPr>
              <w:t>9.5.1.</w:t>
            </w:r>
            <w:r w:rsidR="00EF718E">
              <w:rPr>
                <w:rFonts w:ascii="Times New Roman" w:hAnsi="Times New Roman"/>
                <w:noProof/>
              </w:rPr>
              <w:t xml:space="preserve"> </w:t>
            </w:r>
          </w:p>
          <w:p w14:paraId="708AA7DE" w14:textId="2958BED2" w:rsidR="00937E5D" w:rsidRPr="002C5A23" w:rsidRDefault="00937E5D" w:rsidP="005C1F75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E8597" w14:textId="583133C9" w:rsidR="001E41F3" w:rsidRPr="0098253A" w:rsidRDefault="006A3382" w:rsidP="0098253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AF2CD9">
              <w:rPr>
                <w:rFonts w:ascii="Courier New" w:hAnsi="Courier New" w:cs="Courier New"/>
                <w:noProof/>
              </w:rPr>
              <w:t>analyticsScope</w:t>
            </w:r>
            <w:r w:rsidRPr="0098253A">
              <w:rPr>
                <w:rFonts w:ascii="Times New Roman" w:hAnsi="Times New Roman"/>
                <w:noProof/>
              </w:rPr>
              <w:t xml:space="preserve"> </w:t>
            </w:r>
            <w:r w:rsidR="00FD487A">
              <w:rPr>
                <w:rFonts w:ascii="Times New Roman" w:hAnsi="Times New Roman"/>
                <w:noProof/>
              </w:rPr>
              <w:t xml:space="preserve">property for </w:t>
            </w:r>
            <w:r w:rsidR="00C05DDB" w:rsidRPr="001A2E30">
              <w:rPr>
                <w:rFonts w:ascii="Courier New" w:hAnsi="Courier New" w:cs="Courier New"/>
                <w:noProof/>
              </w:rPr>
              <w:t>multiplicity</w:t>
            </w:r>
            <w:r w:rsidR="00C05DDB" w:rsidRPr="0098253A">
              <w:rPr>
                <w:rFonts w:ascii="Times New Roman" w:hAnsi="Times New Roman"/>
                <w:noProof/>
              </w:rPr>
              <w:t xml:space="preserve"> is changed from 0..1 to 1</w:t>
            </w:r>
          </w:p>
          <w:p w14:paraId="31C656EC" w14:textId="4C9D37E9" w:rsidR="00C05DDB" w:rsidRPr="0098253A" w:rsidRDefault="00C05DDB" w:rsidP="0098253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253A" w:rsidRDefault="001E41F3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BDEA" w:rsidR="001E41F3" w:rsidRPr="0098253A" w:rsidRDefault="0098253A" w:rsidP="004529E2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98253A">
              <w:rPr>
                <w:rFonts w:ascii="Times New Roman" w:hAnsi="Times New Roman"/>
                <w:noProof/>
              </w:rPr>
              <w:t xml:space="preserve">Error in specification potentially leading to interoperability problems.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D355D" w:rsidR="001E41F3" w:rsidRDefault="0021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  <w:r w:rsidR="007100B2">
              <w:rPr>
                <w:noProof/>
              </w:rPr>
              <w:t xml:space="preserve"> </w:t>
            </w:r>
            <w:r w:rsidR="007100B2" w:rsidRPr="007100B2">
              <w:rPr>
                <w:noProof/>
              </w:rPr>
              <w:t>Table 9.5.1-1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9C97B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935398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AB4E1" w:rsidR="001E41F3" w:rsidRDefault="00982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C6A86A" w:rsidR="001E41F3" w:rsidRDefault="00570E80">
            <w:pPr>
              <w:pStyle w:val="CRCoverPage"/>
              <w:spacing w:after="0"/>
              <w:ind w:left="100"/>
              <w:rPr>
                <w:noProof/>
              </w:rPr>
            </w:pPr>
            <w:r w:rsidRPr="00563F19"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662C6" w:rsidR="008863B9" w:rsidRDefault="001F1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S5-244267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A3BD71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70F" w14:paraId="6CC28B3A" w14:textId="77777777" w:rsidTr="007C1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D5EBC4" w14:textId="77777777" w:rsidR="006E170F" w:rsidRDefault="006E170F" w:rsidP="007C1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397A3162" w14:textId="77777777" w:rsidR="00DA7184" w:rsidRDefault="00DA7184" w:rsidP="00DA7184">
      <w:pPr>
        <w:pStyle w:val="Heading2"/>
      </w:pPr>
      <w:bookmarkStart w:id="2" w:name="_Toc105573073"/>
      <w:bookmarkStart w:id="3" w:name="_Toc163047339"/>
      <w:bookmarkEnd w:id="1"/>
      <w:r>
        <w:lastRenderedPageBreak/>
        <w:t>9.5</w:t>
      </w:r>
      <w:r>
        <w:tab/>
        <w:t>Attribute definitions</w:t>
      </w:r>
      <w:bookmarkEnd w:id="2"/>
      <w:bookmarkEnd w:id="3"/>
    </w:p>
    <w:p w14:paraId="1FC542BD" w14:textId="77777777" w:rsidR="00DA7184" w:rsidRDefault="00DA7184" w:rsidP="00DA7184">
      <w:pPr>
        <w:pStyle w:val="Heading3"/>
      </w:pPr>
      <w:bookmarkStart w:id="4" w:name="_Toc105573074"/>
      <w:bookmarkStart w:id="5" w:name="_Toc163047340"/>
      <w:r>
        <w:t>9.5.1</w:t>
      </w:r>
      <w:r>
        <w:tab/>
        <w:t>Attribute properties</w:t>
      </w:r>
      <w:bookmarkEnd w:id="4"/>
      <w:bookmarkEnd w:id="5"/>
    </w:p>
    <w:p w14:paraId="1D6E8765" w14:textId="77777777" w:rsidR="001F2036" w:rsidRPr="00BC0026" w:rsidRDefault="001F2036" w:rsidP="001F2036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1F2036" w:rsidRPr="00BC0026" w14:paraId="3A76CB5C" w14:textId="77777777" w:rsidTr="00B43396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4CFF70" w14:textId="77777777" w:rsidR="001F2036" w:rsidRPr="00BC0026" w:rsidRDefault="001F2036" w:rsidP="00B43396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F04C0D" w14:textId="77777777" w:rsidR="001F2036" w:rsidRPr="00BC0026" w:rsidRDefault="001F2036" w:rsidP="00B43396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A23278" w14:textId="77777777" w:rsidR="001F2036" w:rsidRPr="00BC0026" w:rsidRDefault="001F2036" w:rsidP="00B43396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1F2036" w:rsidRPr="00BC0026" w14:paraId="11BED7EF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450E0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F9403" w14:textId="77777777" w:rsidR="001F2036" w:rsidRPr="00BC0026" w:rsidRDefault="001F2036" w:rsidP="00B4339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3A5E33FF" w14:textId="77777777" w:rsidR="001F2036" w:rsidRPr="00BC0026" w:rsidRDefault="001F2036" w:rsidP="00B43396">
            <w:pPr>
              <w:pStyle w:val="TAL"/>
              <w:rPr>
                <w:rFonts w:cs="Arial"/>
                <w:szCs w:val="18"/>
              </w:rPr>
            </w:pPr>
          </w:p>
          <w:p w14:paraId="4AFD8FAF" w14:textId="77777777" w:rsidR="001F2036" w:rsidRPr="00BC0026" w:rsidRDefault="001F2036" w:rsidP="00B43396">
            <w:pPr>
              <w:pStyle w:val="TAL"/>
            </w:pPr>
            <w:r w:rsidRPr="00BC0026">
              <w:t>AllowedValues: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E0270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930890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605EBF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3A70C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06049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6EA334C" w14:textId="77777777" w:rsidR="001F2036" w:rsidRPr="00BC0026" w:rsidRDefault="001F2036" w:rsidP="00B43396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1F2036" w:rsidRPr="00BC0026" w14:paraId="4B185D2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E9FE6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91D9C" w14:textId="77777777" w:rsidR="001F2036" w:rsidRPr="00BC0026" w:rsidRDefault="001F2036" w:rsidP="00B43396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1C87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CA401CD" w14:textId="77777777" w:rsidR="001F2036" w:rsidRPr="00BC0026" w:rsidRDefault="001F203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AE5F263" w14:textId="77777777" w:rsidR="001F2036" w:rsidRPr="00BC0026" w:rsidRDefault="001F203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2907C6E" w14:textId="77777777" w:rsidR="001F2036" w:rsidRPr="00BC0026" w:rsidRDefault="001F203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C027835" w14:textId="77777777" w:rsidR="001F2036" w:rsidRPr="00BC0026" w:rsidRDefault="001F203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CA407A" w14:textId="77777777" w:rsidR="001F2036" w:rsidRPr="00BC0026" w:rsidRDefault="001F2036" w:rsidP="00B43396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1F2036" w:rsidRPr="00BC0026" w14:paraId="2C7C033C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9F93C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B2D63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930D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34429F10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ADCFA2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76C0F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8D52F6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8939D1" w14:textId="77777777" w:rsidR="001F2036" w:rsidRPr="00BC0026" w:rsidRDefault="001F203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46A112A1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4D576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CDE057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49244697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  <w:p w14:paraId="0FB4F8A8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>
              <w:rPr>
                <w:rFonts w:eastAsiaTheme="minorEastAsia" w:cs="Arial"/>
                <w:lang w:eastAsia="zh-CN"/>
              </w:rPr>
              <w:t>allowedValues</w:t>
            </w:r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40AC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120EC55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BB5924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FB9179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ACBC4D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4C4287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0A9AB27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47F4F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A4C4DA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C20C028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  <w:p w14:paraId="5F7873A7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AF9C58E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  <w:p w14:paraId="4B1CA40A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CDEA1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1F2036" w:rsidRPr="00BC0026" w14:paraId="0369A759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CB8CC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A4DD7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901F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11ACC71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C5F2C0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A27E9F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848A7F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6617246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4B2D0E9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45B27D" w14:textId="77777777" w:rsidR="001F2036" w:rsidRPr="00BC0026" w:rsidDel="003743CE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D1EE2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F683C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42AC55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7E22042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8FC428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0919BA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0DF2E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41512A0A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6A256" w14:textId="77777777" w:rsidR="001F2036" w:rsidRPr="00BC0026" w:rsidDel="003743CE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E760A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632B56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B82439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F676D97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DE4181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7DFDB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67AD52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4AC8822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6A3CA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65447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685BDDBD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  <w:p w14:paraId="27569379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44D7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05FBC2A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666D83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813FC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79471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EA8BF88" w14:textId="77777777" w:rsidR="001F2036" w:rsidRPr="00BC0026" w:rsidRDefault="001F203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134315C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35B90F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93256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14DD0ECC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  <w:p w14:paraId="7F8D5DD4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59748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7999C5F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B109BB0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318B1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2B227F6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B3AEB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10E74B15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73599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FEFA9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59E3A7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357F30CF" w14:textId="27E6C9E3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6" w:author="Ericsson user 1" w:date="2024-09-26T11:23:00Z">
              <w:r w:rsidDel="001F2036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</w:delText>
              </w:r>
            </w:del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B803AB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158976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EB4407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41A52CC" w14:textId="77777777" w:rsidR="001F2036" w:rsidRPr="00BC0026" w:rsidRDefault="001F203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626EEE48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8187B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FF4D5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4A307A87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  <w:p w14:paraId="40D95D24" w14:textId="77777777" w:rsidR="001F2036" w:rsidRPr="00BC0026" w:rsidRDefault="001F2036" w:rsidP="00B43396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6DD70E95" w14:textId="77777777" w:rsidR="001F2036" w:rsidRPr="00BC0026" w:rsidRDefault="001F2036" w:rsidP="00B43396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6E576888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213B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29CBBD2F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8257C2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118DA5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17CB383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7FF911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73DE5928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83DCF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281F7E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4CF0D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5BBFB680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4C94342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826375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D268BF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AD4E192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19F2D1F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F396F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B325D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67E7D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236C71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A8104B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9FADC3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D9E948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CD7480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0EFD9FE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6EBF97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B8ADD1" w14:textId="77777777" w:rsidR="001F203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  <w:p w14:paraId="39F0F9FA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2B77F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F366E83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63A564F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0DC97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F615D2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9AFF95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11D9F1B3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ED23B6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FC413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1E74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7661F7C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76BE34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FB5EB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6E056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D1EF6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7F9408F9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A2B2E" w14:textId="77777777" w:rsidR="001F2036" w:rsidRPr="00BC0026" w:rsidRDefault="001F2036" w:rsidP="00B43396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764AC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DDCFC3" w14:textId="77777777" w:rsidR="001F2036" w:rsidRPr="00BC0026" w:rsidRDefault="001F20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1C7824F0" w14:textId="77777777" w:rsidR="001F2036" w:rsidRPr="00BC0026" w:rsidRDefault="001F20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82DCE66" w14:textId="77777777" w:rsidR="001F2036" w:rsidRPr="00BC0026" w:rsidRDefault="001F20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053F646" w14:textId="77777777" w:rsidR="001F2036" w:rsidRPr="00BC0026" w:rsidRDefault="001F20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01B9F64" w14:textId="77777777" w:rsidR="001F2036" w:rsidRPr="00BC0026" w:rsidRDefault="001F20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BE8F80" w14:textId="77777777" w:rsidR="001F2036" w:rsidRPr="00BC0026" w:rsidRDefault="001F20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7CF0D4FB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932BD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8C6748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632148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47007EC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90B8368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BD300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9E96BE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ADDE04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10A7D673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7AA4E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D3566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6535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1F2036" w:rsidRPr="00BC0026" w14:paraId="2345B23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DAA2EB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8BA23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F97CFF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183D29E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D7CCED7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180518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882E48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F643B5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1F2036" w:rsidRPr="00BC0026" w14:paraId="5656F193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24BCF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B312A5" w14:textId="77777777" w:rsidR="001F2036" w:rsidRPr="00BC0026" w:rsidRDefault="001F2036" w:rsidP="00B4339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71DF4AF6" w14:textId="77777777" w:rsidR="001F2036" w:rsidRPr="00BC0026" w:rsidRDefault="001F2036" w:rsidP="00B43396">
            <w:pPr>
              <w:pStyle w:val="TAL"/>
              <w:rPr>
                <w:rFonts w:cs="Arial"/>
                <w:szCs w:val="18"/>
              </w:rPr>
            </w:pPr>
          </w:p>
          <w:p w14:paraId="1E4BA57F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t>AllowedValues: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8C2C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BF5AE6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B316CC8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226FEC3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D084AF7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230D48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79F1C29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7E71D6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20BFC" w14:textId="77777777" w:rsidR="001F2036" w:rsidRPr="00BC0026" w:rsidRDefault="001F2036" w:rsidP="00B4339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2BC4F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22EDC9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AD282E6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F481C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72483E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E59E2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17BFA12A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C40FEC" w14:textId="77777777" w:rsidR="001F2036" w:rsidRPr="00BC002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3B98F" w14:textId="77777777" w:rsidR="001F2036" w:rsidRPr="00BC0026" w:rsidRDefault="001F2036" w:rsidP="00B4339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2813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2F3BB6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B6A1107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1BF782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F31861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FB3F7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0260D9F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67A50" w14:textId="77777777" w:rsidR="001F2036" w:rsidRPr="008F159A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F0F6E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85FA390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  <w:p w14:paraId="5812926B" w14:textId="77777777" w:rsidR="001F2036" w:rsidRDefault="001F2036" w:rsidP="00B43396">
            <w:pPr>
              <w:pStyle w:val="TAL"/>
              <w:rPr>
                <w:color w:val="000000"/>
              </w:rPr>
            </w:pPr>
            <w:r w:rsidRPr="00BC0026">
              <w:t>AllowedValues: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806A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0C74D6F2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966A8F3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6C6477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57228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D4E4F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F2036" w:rsidRPr="00BC0026" w14:paraId="428D4AF9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965A01" w14:textId="77777777" w:rsidR="001F2036" w:rsidRPr="008F159A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07C113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1386C5EE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463EEA3" w14:textId="77777777" w:rsidR="001F2036" w:rsidRDefault="001F2036" w:rsidP="00B43396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6BF60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BA8AFBF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6B258E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68C731B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528A753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3A81728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036" w:rsidRPr="00BC0026" w14:paraId="3275769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820C72" w14:textId="77777777" w:rsidR="001F2036" w:rsidRPr="008F159A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45106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4D452454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08F797D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4B349B7B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3C3DAD41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252C5BD9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1CC6761" w14:textId="77777777" w:rsidR="001F2036" w:rsidRPr="0061649B" w:rsidRDefault="001F20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9A6BC06" w14:textId="77777777" w:rsidR="001F2036" w:rsidRDefault="001F2036" w:rsidP="00B43396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7E61B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64936EED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7136121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D81D91A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9727111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6882F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036" w:rsidRPr="00BC0026" w14:paraId="1852461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2E9B9" w14:textId="77777777" w:rsidR="001F2036" w:rsidRPr="008F159A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D55DF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6834028F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</w:p>
          <w:p w14:paraId="2E530AC8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42D16489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</w:p>
          <w:p w14:paraId="760AB95A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475ACE1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</w:p>
          <w:p w14:paraId="0175FEE5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26C051CA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</w:p>
          <w:p w14:paraId="3B0E6782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2A5C340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</w:p>
          <w:p w14:paraId="1C404851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69230BA3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00825F9C" w14:textId="77777777" w:rsidR="001F2036" w:rsidRPr="0061649B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249A8CA9" w14:textId="77777777" w:rsidR="001F2036" w:rsidRDefault="001F2036" w:rsidP="00B43396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2F095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9A46A84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973F24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5E2537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C6805B" w14:textId="77777777" w:rsidR="001F2036" w:rsidRPr="00004EC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436E09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036" w:rsidRPr="00BC0026" w14:paraId="41657EDC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58A7CB" w14:textId="77777777" w:rsidR="001F2036" w:rsidRPr="00A668A3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29E7BF" w14:textId="77777777" w:rsidR="001F2036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C4B6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DD6618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469269B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0FACD9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AF00E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C2D4AC" w14:textId="77777777" w:rsidR="001F2036" w:rsidRPr="0061649B" w:rsidRDefault="001F203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34378BE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0967C" w14:textId="77777777" w:rsidR="001F2036" w:rsidRPr="00A668A3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A07B7" w14:textId="77777777" w:rsidR="001F2036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6A3E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32B16D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717C68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278766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5823EE6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B3FE82" w14:textId="77777777" w:rsidR="001F2036" w:rsidRPr="0061649B" w:rsidRDefault="001F203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25688BB0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006F8" w14:textId="77777777" w:rsidR="001F2036" w:rsidRPr="00A668A3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184C4E" w14:textId="77777777" w:rsidR="001F2036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3441F9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68D3CE0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09434A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0B45DB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27BB255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E754F1A" w14:textId="77777777" w:rsidR="001F2036" w:rsidRPr="0061649B" w:rsidRDefault="001F203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782A395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3A080" w14:textId="77777777" w:rsidR="001F2036" w:rsidRPr="00A668A3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125DF" w14:textId="77777777" w:rsidR="001F2036" w:rsidRDefault="001F203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46878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43CACDCA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645A69C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15928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BA409EE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1DE014" w14:textId="77777777" w:rsidR="001F2036" w:rsidRPr="0061649B" w:rsidRDefault="001F203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1F2036" w:rsidRPr="00BC0026" w14:paraId="0A69F778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63219" w14:textId="77777777" w:rsidR="001F203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C8FD2" w14:textId="77777777" w:rsidR="001F2036" w:rsidRDefault="001F2036" w:rsidP="00B43396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0AC6419C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FBABC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263BBFED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5D3EA3DD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7213B0A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0E2BBBB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7548F19D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1F2036" w:rsidRPr="00BC0026" w14:paraId="4969C8F9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476B92" w14:textId="77777777" w:rsidR="001F2036" w:rsidRDefault="001F20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F683A0" w14:textId="77777777" w:rsidR="001F2036" w:rsidRDefault="001F2036" w:rsidP="00B43396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702464D1" w14:textId="77777777" w:rsidR="001F2036" w:rsidRPr="00BC0026" w:rsidRDefault="001F2036" w:rsidP="00B43396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3CA202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141FF8C7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299799CD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7F40718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7C0F159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2FF79DB4" w14:textId="77777777" w:rsidR="001F2036" w:rsidRPr="00BC0026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1F2036" w:rsidRPr="00BC0026" w14:paraId="34F44E0B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4FD657" w14:textId="77777777" w:rsidR="001F2036" w:rsidRDefault="001F2036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DEB84C" w14:textId="77777777" w:rsidR="001F2036" w:rsidRDefault="001F2036" w:rsidP="00B43396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11CA4" w14:textId="77777777" w:rsidR="001F2036" w:rsidRPr="00644A1E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2CC4A209" w14:textId="77777777" w:rsidR="001F2036" w:rsidRPr="00644A1E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E8900D3" w14:textId="77777777" w:rsidR="001F2036" w:rsidRPr="00644A1E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8F1520E" w14:textId="77777777" w:rsidR="001F2036" w:rsidRPr="00644A1E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CE5ADCB" w14:textId="77777777" w:rsidR="001F2036" w:rsidRPr="00644A1E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48FBE5" w14:textId="77777777" w:rsidR="001F2036" w:rsidRPr="00A50BA0" w:rsidRDefault="001F20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</w:tbl>
    <w:p w14:paraId="691C43F1" w14:textId="77777777" w:rsidR="00DA7184" w:rsidRDefault="00DA7184" w:rsidP="00DA7184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3D5" w14:paraId="055360C6" w14:textId="77777777" w:rsidTr="007C1B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CFF0BD" w14:textId="04C6CA07" w:rsidR="00B933D5" w:rsidRDefault="00B933D5" w:rsidP="007C1B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AB444CC" w14:textId="77777777" w:rsidR="00B933D5" w:rsidRDefault="00B933D5" w:rsidP="00B933D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07209" w14:textId="77777777" w:rsidR="00520D9C" w:rsidRDefault="00520D9C">
      <w:r>
        <w:separator/>
      </w:r>
    </w:p>
  </w:endnote>
  <w:endnote w:type="continuationSeparator" w:id="0">
    <w:p w14:paraId="751E45BF" w14:textId="77777777" w:rsidR="00520D9C" w:rsidRDefault="00520D9C">
      <w:r>
        <w:continuationSeparator/>
      </w:r>
    </w:p>
  </w:endnote>
  <w:endnote w:type="continuationNotice" w:id="1">
    <w:p w14:paraId="6B475401" w14:textId="77777777" w:rsidR="00520D9C" w:rsidRDefault="00520D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8C010" w14:textId="77777777" w:rsidR="00520D9C" w:rsidRDefault="00520D9C">
      <w:r>
        <w:separator/>
      </w:r>
    </w:p>
  </w:footnote>
  <w:footnote w:type="continuationSeparator" w:id="0">
    <w:p w14:paraId="116150DE" w14:textId="77777777" w:rsidR="00520D9C" w:rsidRDefault="00520D9C">
      <w:r>
        <w:continuationSeparator/>
      </w:r>
    </w:p>
  </w:footnote>
  <w:footnote w:type="continuationNotice" w:id="1">
    <w:p w14:paraId="7CB31248" w14:textId="77777777" w:rsidR="00520D9C" w:rsidRDefault="00520D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61969930">
    <w:abstractNumId w:val="11"/>
  </w:num>
  <w:num w:numId="8" w16cid:durableId="424762385">
    <w:abstractNumId w:val="19"/>
  </w:num>
  <w:num w:numId="9" w16cid:durableId="585724931">
    <w:abstractNumId w:val="22"/>
  </w:num>
  <w:num w:numId="10" w16cid:durableId="561403535">
    <w:abstractNumId w:val="23"/>
  </w:num>
  <w:num w:numId="11" w16cid:durableId="258294120">
    <w:abstractNumId w:val="13"/>
  </w:num>
  <w:num w:numId="12" w16cid:durableId="2048679537">
    <w:abstractNumId w:val="16"/>
  </w:num>
  <w:num w:numId="13" w16cid:durableId="363482046">
    <w:abstractNumId w:val="20"/>
  </w:num>
  <w:num w:numId="14" w16cid:durableId="507060752">
    <w:abstractNumId w:val="21"/>
  </w:num>
  <w:num w:numId="15" w16cid:durableId="1914005929">
    <w:abstractNumId w:val="9"/>
  </w:num>
  <w:num w:numId="16" w16cid:durableId="1102069288">
    <w:abstractNumId w:val="7"/>
  </w:num>
  <w:num w:numId="17" w16cid:durableId="1795832916">
    <w:abstractNumId w:val="6"/>
  </w:num>
  <w:num w:numId="18" w16cid:durableId="393898285">
    <w:abstractNumId w:val="5"/>
  </w:num>
  <w:num w:numId="19" w16cid:durableId="60835739">
    <w:abstractNumId w:val="4"/>
  </w:num>
  <w:num w:numId="20" w16cid:durableId="209001179">
    <w:abstractNumId w:val="3"/>
  </w:num>
  <w:num w:numId="21" w16cid:durableId="222758541">
    <w:abstractNumId w:val="8"/>
  </w:num>
  <w:num w:numId="22" w16cid:durableId="34082619">
    <w:abstractNumId w:val="14"/>
  </w:num>
  <w:num w:numId="23" w16cid:durableId="1662542559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402339">
    <w:abstractNumId w:val="15"/>
  </w:num>
  <w:num w:numId="25" w16cid:durableId="7400554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36149"/>
    <w:rsid w:val="0006053B"/>
    <w:rsid w:val="000607E1"/>
    <w:rsid w:val="00071888"/>
    <w:rsid w:val="000729D8"/>
    <w:rsid w:val="00077BBE"/>
    <w:rsid w:val="000A6394"/>
    <w:rsid w:val="000B7FED"/>
    <w:rsid w:val="000C038A"/>
    <w:rsid w:val="000C6598"/>
    <w:rsid w:val="000D44B3"/>
    <w:rsid w:val="000E014D"/>
    <w:rsid w:val="000E07C3"/>
    <w:rsid w:val="000E2A0B"/>
    <w:rsid w:val="001153A6"/>
    <w:rsid w:val="00145D43"/>
    <w:rsid w:val="00192C46"/>
    <w:rsid w:val="001A08B3"/>
    <w:rsid w:val="001A2E30"/>
    <w:rsid w:val="001A7B60"/>
    <w:rsid w:val="001B52F0"/>
    <w:rsid w:val="001B7A65"/>
    <w:rsid w:val="001E293E"/>
    <w:rsid w:val="001E41F3"/>
    <w:rsid w:val="001F12DE"/>
    <w:rsid w:val="001F2036"/>
    <w:rsid w:val="00216E39"/>
    <w:rsid w:val="0026004D"/>
    <w:rsid w:val="002640DD"/>
    <w:rsid w:val="00267CD3"/>
    <w:rsid w:val="00275D12"/>
    <w:rsid w:val="00284FEB"/>
    <w:rsid w:val="002860C4"/>
    <w:rsid w:val="00293D52"/>
    <w:rsid w:val="002A34EE"/>
    <w:rsid w:val="002A68E5"/>
    <w:rsid w:val="002B5741"/>
    <w:rsid w:val="002C5A23"/>
    <w:rsid w:val="002E472E"/>
    <w:rsid w:val="002F1C0F"/>
    <w:rsid w:val="002F5BEA"/>
    <w:rsid w:val="00305409"/>
    <w:rsid w:val="003348D0"/>
    <w:rsid w:val="0034108E"/>
    <w:rsid w:val="003609EF"/>
    <w:rsid w:val="0036231A"/>
    <w:rsid w:val="00374DD4"/>
    <w:rsid w:val="003A49CB"/>
    <w:rsid w:val="003E1A36"/>
    <w:rsid w:val="003F38D8"/>
    <w:rsid w:val="00407687"/>
    <w:rsid w:val="00410371"/>
    <w:rsid w:val="00410D68"/>
    <w:rsid w:val="004242F1"/>
    <w:rsid w:val="004529E2"/>
    <w:rsid w:val="004A52C6"/>
    <w:rsid w:val="004B2F0F"/>
    <w:rsid w:val="004B75B7"/>
    <w:rsid w:val="004C7FF2"/>
    <w:rsid w:val="004D1D31"/>
    <w:rsid w:val="004F2CBA"/>
    <w:rsid w:val="005009D9"/>
    <w:rsid w:val="005153F1"/>
    <w:rsid w:val="0051580D"/>
    <w:rsid w:val="00520D9C"/>
    <w:rsid w:val="00547111"/>
    <w:rsid w:val="0054787D"/>
    <w:rsid w:val="00552668"/>
    <w:rsid w:val="0056060A"/>
    <w:rsid w:val="00563F19"/>
    <w:rsid w:val="005658F2"/>
    <w:rsid w:val="00570E80"/>
    <w:rsid w:val="00592D74"/>
    <w:rsid w:val="005A5C0B"/>
    <w:rsid w:val="005C1F75"/>
    <w:rsid w:val="005D6EAF"/>
    <w:rsid w:val="005D7E91"/>
    <w:rsid w:val="005E2C44"/>
    <w:rsid w:val="005F133E"/>
    <w:rsid w:val="005F64D2"/>
    <w:rsid w:val="00621188"/>
    <w:rsid w:val="006257ED"/>
    <w:rsid w:val="00635E10"/>
    <w:rsid w:val="0065536E"/>
    <w:rsid w:val="00665C47"/>
    <w:rsid w:val="006755AA"/>
    <w:rsid w:val="0068622F"/>
    <w:rsid w:val="00695808"/>
    <w:rsid w:val="006A3382"/>
    <w:rsid w:val="006B46FB"/>
    <w:rsid w:val="006E170F"/>
    <w:rsid w:val="006E21FB"/>
    <w:rsid w:val="006E250A"/>
    <w:rsid w:val="007100B2"/>
    <w:rsid w:val="00732D8F"/>
    <w:rsid w:val="00772B2B"/>
    <w:rsid w:val="00785599"/>
    <w:rsid w:val="00792342"/>
    <w:rsid w:val="007977A8"/>
    <w:rsid w:val="00797FCD"/>
    <w:rsid w:val="007B512A"/>
    <w:rsid w:val="007C1BB7"/>
    <w:rsid w:val="007C2097"/>
    <w:rsid w:val="007C68BE"/>
    <w:rsid w:val="007C7EC7"/>
    <w:rsid w:val="007D6A07"/>
    <w:rsid w:val="007F7259"/>
    <w:rsid w:val="008040A8"/>
    <w:rsid w:val="00813E21"/>
    <w:rsid w:val="008279FA"/>
    <w:rsid w:val="0085460A"/>
    <w:rsid w:val="008626E7"/>
    <w:rsid w:val="00870EE7"/>
    <w:rsid w:val="00880A55"/>
    <w:rsid w:val="008863B9"/>
    <w:rsid w:val="008A45A6"/>
    <w:rsid w:val="008B7764"/>
    <w:rsid w:val="008D39FE"/>
    <w:rsid w:val="008E0ACA"/>
    <w:rsid w:val="008E57E0"/>
    <w:rsid w:val="008F3789"/>
    <w:rsid w:val="008F4B9E"/>
    <w:rsid w:val="008F6320"/>
    <w:rsid w:val="008F686C"/>
    <w:rsid w:val="009148DE"/>
    <w:rsid w:val="009365A5"/>
    <w:rsid w:val="00937E5D"/>
    <w:rsid w:val="00941E30"/>
    <w:rsid w:val="009777D9"/>
    <w:rsid w:val="0098253A"/>
    <w:rsid w:val="00991B88"/>
    <w:rsid w:val="009A5753"/>
    <w:rsid w:val="009A579D"/>
    <w:rsid w:val="009B75B3"/>
    <w:rsid w:val="009E3297"/>
    <w:rsid w:val="009F734F"/>
    <w:rsid w:val="00A1069F"/>
    <w:rsid w:val="00A246B6"/>
    <w:rsid w:val="00A40E7B"/>
    <w:rsid w:val="00A47E70"/>
    <w:rsid w:val="00A50CF0"/>
    <w:rsid w:val="00A641A3"/>
    <w:rsid w:val="00A7361D"/>
    <w:rsid w:val="00A7671C"/>
    <w:rsid w:val="00AA2CBC"/>
    <w:rsid w:val="00AB2696"/>
    <w:rsid w:val="00AC5820"/>
    <w:rsid w:val="00AD1CD8"/>
    <w:rsid w:val="00AE5DD8"/>
    <w:rsid w:val="00AF2CD9"/>
    <w:rsid w:val="00B07219"/>
    <w:rsid w:val="00B13F88"/>
    <w:rsid w:val="00B258BB"/>
    <w:rsid w:val="00B659C3"/>
    <w:rsid w:val="00B67B97"/>
    <w:rsid w:val="00B722D8"/>
    <w:rsid w:val="00B933D5"/>
    <w:rsid w:val="00B968C8"/>
    <w:rsid w:val="00BA3EC5"/>
    <w:rsid w:val="00BA46A3"/>
    <w:rsid w:val="00BA51D9"/>
    <w:rsid w:val="00BB22CE"/>
    <w:rsid w:val="00BB5DFC"/>
    <w:rsid w:val="00BD279D"/>
    <w:rsid w:val="00BD6BB8"/>
    <w:rsid w:val="00BF27A2"/>
    <w:rsid w:val="00C05DDB"/>
    <w:rsid w:val="00C12D8A"/>
    <w:rsid w:val="00C42655"/>
    <w:rsid w:val="00C61A91"/>
    <w:rsid w:val="00C66BA2"/>
    <w:rsid w:val="00C95985"/>
    <w:rsid w:val="00CA6585"/>
    <w:rsid w:val="00CC5026"/>
    <w:rsid w:val="00CC68D0"/>
    <w:rsid w:val="00CF34B5"/>
    <w:rsid w:val="00CF5C18"/>
    <w:rsid w:val="00D03F9A"/>
    <w:rsid w:val="00D06D51"/>
    <w:rsid w:val="00D22F41"/>
    <w:rsid w:val="00D24991"/>
    <w:rsid w:val="00D3240E"/>
    <w:rsid w:val="00D44F24"/>
    <w:rsid w:val="00D50255"/>
    <w:rsid w:val="00D61507"/>
    <w:rsid w:val="00D66520"/>
    <w:rsid w:val="00DA7184"/>
    <w:rsid w:val="00DE34CF"/>
    <w:rsid w:val="00E054E2"/>
    <w:rsid w:val="00E13F3D"/>
    <w:rsid w:val="00E34898"/>
    <w:rsid w:val="00E37CAA"/>
    <w:rsid w:val="00E5715A"/>
    <w:rsid w:val="00E92530"/>
    <w:rsid w:val="00EB09B7"/>
    <w:rsid w:val="00EE7D7C"/>
    <w:rsid w:val="00EF718E"/>
    <w:rsid w:val="00F01566"/>
    <w:rsid w:val="00F25D98"/>
    <w:rsid w:val="00F300FB"/>
    <w:rsid w:val="00F52B46"/>
    <w:rsid w:val="00F53069"/>
    <w:rsid w:val="00F74124"/>
    <w:rsid w:val="00FB1D13"/>
    <w:rsid w:val="00FB6386"/>
    <w:rsid w:val="00FB6FA6"/>
    <w:rsid w:val="00FD487A"/>
    <w:rsid w:val="00FE16F1"/>
    <w:rsid w:val="00F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2988545-F894-4C0F-99D7-3DE50AE9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D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71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A718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4B9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1F2036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1F203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F203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F203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F2036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1F203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1F203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F20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F203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1F203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1F203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F203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1F2036"/>
    <w:rPr>
      <w:lang w:eastAsia="en-US"/>
    </w:rPr>
  </w:style>
  <w:style w:type="character" w:customStyle="1" w:styleId="B1Car">
    <w:name w:val="B1+ Car"/>
    <w:link w:val="B1"/>
    <w:rsid w:val="001F203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F203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F20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203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1F2036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2036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1F2036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F203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F20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1F20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F203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F203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EC2A6-2C90-473B-8774-38B0E0E468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8A77652A-A3A8-41BC-A2F5-EAB4E1B77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3E355B-E833-4875-8CE4-E873A99B4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6</Pages>
  <Words>1825</Words>
  <Characters>10407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95</cp:revision>
  <cp:lastPrinted>1900-01-01T00:00:00Z</cp:lastPrinted>
  <dcterms:created xsi:type="dcterms:W3CDTF">2020-02-03T00:32:00Z</dcterms:created>
  <dcterms:modified xsi:type="dcterms:W3CDTF">2024-10-04T13:39:00Z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